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1BA2F" w14:textId="77777777" w:rsidR="005207D4" w:rsidRPr="005207D4" w:rsidRDefault="00997F14" w:rsidP="005207D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5207D4" w:rsidRPr="005207D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C505FFC" w14:textId="77777777" w:rsidR="005207D4" w:rsidRPr="005207D4" w:rsidRDefault="005207D4" w:rsidP="005207D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207D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27F2842" w14:textId="77777777" w:rsidR="005207D4" w:rsidRPr="005207D4" w:rsidRDefault="005207D4" w:rsidP="005207D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207D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3381A0F" w14:textId="77777777" w:rsidR="005207D4" w:rsidRPr="005207D4" w:rsidRDefault="005207D4" w:rsidP="005207D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207D4">
        <w:rPr>
          <w:rFonts w:ascii="Corbel" w:hAnsi="Corbel"/>
          <w:i/>
          <w:sz w:val="20"/>
          <w:szCs w:val="20"/>
          <w:lang w:eastAsia="ar-SA"/>
        </w:rPr>
        <w:t>(skrajne daty</w:t>
      </w:r>
      <w:r w:rsidRPr="005207D4">
        <w:rPr>
          <w:rFonts w:ascii="Corbel" w:hAnsi="Corbel"/>
          <w:sz w:val="20"/>
          <w:szCs w:val="20"/>
          <w:lang w:eastAsia="ar-SA"/>
        </w:rPr>
        <w:t>)</w:t>
      </w:r>
    </w:p>
    <w:p w14:paraId="20A657DA" w14:textId="77777777" w:rsidR="005207D4" w:rsidRPr="005207D4" w:rsidRDefault="005207D4" w:rsidP="005207D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207D4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32469440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6C27837A" w:rsidR="00412E1D" w:rsidRPr="009C54AE" w:rsidRDefault="00257193" w:rsidP="002571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administracyjne – </w:t>
            </w:r>
            <w:r w:rsidRPr="00257193">
              <w:rPr>
                <w:rFonts w:ascii="Corbel" w:hAnsi="Corbel"/>
                <w:b w:val="0"/>
                <w:sz w:val="24"/>
                <w:szCs w:val="24"/>
              </w:rPr>
              <w:t>panel pism procesowych</w:t>
            </w:r>
            <w:r w:rsidR="00412E1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3FC26662" w:rsidR="00412E1D" w:rsidRPr="009C54AE" w:rsidRDefault="00412E1D" w:rsidP="002571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</w:t>
            </w:r>
            <w:r w:rsidR="00257193">
              <w:rPr>
                <w:rFonts w:ascii="Corbel" w:hAnsi="Corbel"/>
                <w:b w:val="0"/>
                <w:sz w:val="24"/>
                <w:szCs w:val="24"/>
              </w:rPr>
              <w:t xml:space="preserve">i Postępowania Administracyjnego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Instytutu Nauk Prawnych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57044F7E" w:rsidR="00412E1D" w:rsidRPr="009C54AE" w:rsidRDefault="00DD0FA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12E1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X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B4E3D66" w:rsidR="00412E1D" w:rsidRPr="009C54AE" w:rsidRDefault="0025719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2554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56F219" w14:textId="77777777" w:rsidR="00D2554B" w:rsidRDefault="00257193" w:rsidP="00D2554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Paulina Ura, </w:t>
            </w:r>
            <w:r w:rsidRPr="00257193">
              <w:rPr>
                <w:rFonts w:ascii="Corbel" w:hAnsi="Corbel"/>
                <w:b w:val="0"/>
                <w:sz w:val="24"/>
                <w:szCs w:val="24"/>
              </w:rPr>
              <w:t xml:space="preserve">Dr Konrad Kędzierski, Dr Ewa Kubas, </w:t>
            </w:r>
          </w:p>
          <w:p w14:paraId="3084AFC0" w14:textId="3291181D" w:rsidR="00412E1D" w:rsidRPr="009C54AE" w:rsidRDefault="00257193" w:rsidP="00D2554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57193">
              <w:rPr>
                <w:rFonts w:ascii="Corbel" w:hAnsi="Corbel"/>
                <w:b w:val="0"/>
                <w:sz w:val="24"/>
                <w:szCs w:val="24"/>
              </w:rPr>
              <w:t xml:space="preserve">Mgr Szymon </w:t>
            </w:r>
            <w:proofErr w:type="spellStart"/>
            <w:r w:rsidRPr="00257193">
              <w:rPr>
                <w:rFonts w:ascii="Corbel" w:hAnsi="Corbel"/>
                <w:b w:val="0"/>
                <w:sz w:val="24"/>
                <w:szCs w:val="24"/>
              </w:rPr>
              <w:t>Dubis</w:t>
            </w:r>
            <w:proofErr w:type="spellEnd"/>
            <w:r w:rsidRPr="00257193">
              <w:rPr>
                <w:rFonts w:ascii="Corbel" w:hAnsi="Corbel"/>
                <w:b w:val="0"/>
                <w:sz w:val="24"/>
                <w:szCs w:val="24"/>
              </w:rPr>
              <w:t xml:space="preserve">, Mgr Grzegorz </w:t>
            </w:r>
            <w:proofErr w:type="spellStart"/>
            <w:r w:rsidRPr="00257193">
              <w:rPr>
                <w:rFonts w:ascii="Corbel" w:hAnsi="Corbel"/>
                <w:b w:val="0"/>
                <w:sz w:val="24"/>
                <w:szCs w:val="24"/>
              </w:rPr>
              <w:t>Łaskawski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Karol Hermanowski</w:t>
            </w:r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D255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0B3" w14:textId="77777777" w:rsidR="00412E1D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D2554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D255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DD20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77777777" w:rsidR="00412E1D" w:rsidRPr="009C54AE" w:rsidRDefault="00412E1D" w:rsidP="00D25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122870EC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B9FA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F2996A6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0FD2AD1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0471277" w14:textId="77777777" w:rsidR="00D2554B" w:rsidRPr="009C54AE" w:rsidRDefault="00D2554B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4C309F1E" w14:textId="1A824C25" w:rsidR="00412E1D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prawa </w:t>
            </w:r>
            <w:r w:rsidR="002571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administracyjnego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055123A" w14:textId="5FBB5505" w:rsidR="00412E1D" w:rsidRPr="009C54AE" w:rsidRDefault="00257193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administracyjnego i sądowoadministracyjnego</w:t>
            </w:r>
            <w:r w:rsidR="00412E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619C212A" w:rsidR="00412E1D" w:rsidRPr="00C05F44" w:rsidRDefault="00D2554B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12E1D" w:rsidRPr="009C54AE" w14:paraId="7989C53D" w14:textId="77777777" w:rsidTr="00D416B5">
        <w:tc>
          <w:tcPr>
            <w:tcW w:w="844" w:type="dxa"/>
            <w:vAlign w:val="center"/>
          </w:tcPr>
          <w:p w14:paraId="03D58487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149DC00" w14:textId="530CB509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pra</w:t>
            </w:r>
            <w:r w:rsidR="00257193">
              <w:rPr>
                <w:rFonts w:ascii="Corbel" w:hAnsi="Corbel"/>
                <w:b w:val="0"/>
                <w:sz w:val="24"/>
                <w:szCs w:val="24"/>
              </w:rPr>
              <w:t xml:space="preserve">ktyczne zastosowanie norm </w:t>
            </w:r>
            <w:r w:rsidR="00257193" w:rsidRPr="00257193">
              <w:rPr>
                <w:rFonts w:ascii="Corbel" w:hAnsi="Corbel"/>
                <w:b w:val="0"/>
                <w:sz w:val="24"/>
                <w:szCs w:val="24"/>
              </w:rPr>
              <w:t>prawa administracyjnego.</w:t>
            </w:r>
          </w:p>
        </w:tc>
      </w:tr>
      <w:tr w:rsidR="00412E1D" w:rsidRPr="009C54AE" w14:paraId="62464EEB" w14:textId="77777777" w:rsidTr="00D416B5">
        <w:tc>
          <w:tcPr>
            <w:tcW w:w="844" w:type="dxa"/>
            <w:vAlign w:val="center"/>
          </w:tcPr>
          <w:p w14:paraId="35609BD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6464EB5" w14:textId="57DD4326" w:rsidR="00412E1D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 metodologii sporządzania pism procesowych z zakresu </w:t>
            </w:r>
            <w:r w:rsidR="00257193" w:rsidRPr="00257193">
              <w:rPr>
                <w:rFonts w:ascii="Corbel" w:hAnsi="Corbel"/>
                <w:b w:val="0"/>
                <w:sz w:val="24"/>
                <w:szCs w:val="24"/>
              </w:rPr>
              <w:t>postępowania administracyjnego i sądowoadministracyjnego.</w:t>
            </w:r>
          </w:p>
        </w:tc>
      </w:tr>
    </w:tbl>
    <w:p w14:paraId="3E4E6D0E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A8A33" w14:textId="77777777" w:rsidR="00412E1D" w:rsidRPr="009C54AE" w:rsidRDefault="00412E1D" w:rsidP="00412E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4B7BE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12E1D" w:rsidRPr="009C54AE" w14:paraId="1CB78892" w14:textId="77777777" w:rsidTr="00D416B5">
        <w:tc>
          <w:tcPr>
            <w:tcW w:w="1701" w:type="dxa"/>
            <w:vAlign w:val="center"/>
          </w:tcPr>
          <w:p w14:paraId="6919DF78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9EEA91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B998CB4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2E1D" w:rsidRPr="009C54AE" w14:paraId="2A790077" w14:textId="77777777" w:rsidTr="00D416B5">
        <w:tc>
          <w:tcPr>
            <w:tcW w:w="1701" w:type="dxa"/>
          </w:tcPr>
          <w:p w14:paraId="47FEFED6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3419E" w14:textId="1E37837A" w:rsidR="00412E1D" w:rsidRPr="009C54AE" w:rsidRDefault="00412E1D" w:rsidP="002571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 xml:space="preserve">ogłębioną i rozszerzoną wiedzę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prawa administracyjnego.</w:t>
            </w:r>
          </w:p>
        </w:tc>
        <w:tc>
          <w:tcPr>
            <w:tcW w:w="1873" w:type="dxa"/>
          </w:tcPr>
          <w:p w14:paraId="7279171F" w14:textId="77777777" w:rsidR="00412E1D" w:rsidRPr="00F0569B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12E1D" w:rsidRPr="009C54AE" w14:paraId="71FFA0CB" w14:textId="77777777" w:rsidTr="00D416B5">
        <w:tc>
          <w:tcPr>
            <w:tcW w:w="1701" w:type="dxa"/>
          </w:tcPr>
          <w:p w14:paraId="7F13A6F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FF9A52E" w14:textId="0247085C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na temat procesów stosowania prawa </w:t>
            </w:r>
            <w:r w:rsidR="00257193" w:rsidRPr="00257193">
              <w:rPr>
                <w:rFonts w:ascii="Corbel" w:hAnsi="Corbel"/>
                <w:b w:val="0"/>
                <w:smallCaps w:val="0"/>
                <w:szCs w:val="24"/>
              </w:rPr>
              <w:t>administracyjnego.</w:t>
            </w:r>
          </w:p>
        </w:tc>
        <w:tc>
          <w:tcPr>
            <w:tcW w:w="1873" w:type="dxa"/>
          </w:tcPr>
          <w:p w14:paraId="17429FF8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12E1D" w:rsidRPr="009C54AE" w14:paraId="190CF3C4" w14:textId="77777777" w:rsidTr="00D416B5">
        <w:tc>
          <w:tcPr>
            <w:tcW w:w="1701" w:type="dxa"/>
          </w:tcPr>
          <w:p w14:paraId="76C87252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D6A742" w14:textId="6CB99E49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terminologię właściwą dla języka prawnego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prawniczego oraz zna i rozumie podstawowe pojęcia </w:t>
            </w:r>
            <w:r w:rsidR="00257193" w:rsidRPr="00257193">
              <w:rPr>
                <w:rFonts w:ascii="Corbel" w:hAnsi="Corbel"/>
                <w:b w:val="0"/>
                <w:smallCaps w:val="0"/>
                <w:szCs w:val="24"/>
              </w:rPr>
              <w:t>prawa administracyjnego.</w:t>
            </w:r>
          </w:p>
        </w:tc>
        <w:tc>
          <w:tcPr>
            <w:tcW w:w="1873" w:type="dxa"/>
          </w:tcPr>
          <w:p w14:paraId="7FDB3F0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12E1D" w:rsidRPr="009C54AE" w14:paraId="546E2326" w14:textId="77777777" w:rsidTr="00D416B5">
        <w:tc>
          <w:tcPr>
            <w:tcW w:w="1701" w:type="dxa"/>
          </w:tcPr>
          <w:p w14:paraId="20F06E1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BB16B5" w14:textId="7A1894A1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tekstami aktów normatywnych 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interpretować je z wykorzystaniem języka prawniczego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E62EEC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12E1D" w:rsidRPr="009C54AE" w14:paraId="2EFBF5D7" w14:textId="77777777" w:rsidTr="00D416B5">
        <w:tc>
          <w:tcPr>
            <w:tcW w:w="1701" w:type="dxa"/>
          </w:tcPr>
          <w:p w14:paraId="20475C1F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CA5D9A4" w14:textId="60B89098" w:rsidR="00412E1D" w:rsidRPr="009C54AE" w:rsidRDefault="00412E1D" w:rsidP="002571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posiadaną wiedzę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umiejętność samodzielnego proponowania rozwiązań posiada umiejętność sporządzania podstawowych dokumentów oraz pism procesowych 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procedury administracyjnej.</w:t>
            </w:r>
          </w:p>
        </w:tc>
        <w:tc>
          <w:tcPr>
            <w:tcW w:w="1873" w:type="dxa"/>
          </w:tcPr>
          <w:p w14:paraId="319B544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412E1D" w:rsidRPr="009C54AE" w14:paraId="744C112A" w14:textId="77777777" w:rsidTr="00D416B5">
        <w:tc>
          <w:tcPr>
            <w:tcW w:w="1701" w:type="dxa"/>
          </w:tcPr>
          <w:p w14:paraId="131303BD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B8319D6" w14:textId="315E939F" w:rsidR="00412E1D" w:rsidRPr="009C54AE" w:rsidRDefault="00412E1D" w:rsidP="002571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dokonać subsumpcji określonego stanu faktycznego 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prawa administracyjnego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norm prawnych.</w:t>
            </w:r>
          </w:p>
        </w:tc>
        <w:tc>
          <w:tcPr>
            <w:tcW w:w="1873" w:type="dxa"/>
          </w:tcPr>
          <w:p w14:paraId="4F831F1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12E1D" w:rsidRPr="009C54AE" w14:paraId="02EB4A05" w14:textId="77777777" w:rsidTr="00D416B5">
        <w:tc>
          <w:tcPr>
            <w:tcW w:w="1701" w:type="dxa"/>
          </w:tcPr>
          <w:p w14:paraId="253B5C5D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1532909" w14:textId="4911EDE9" w:rsidR="00412E1D" w:rsidRPr="009C54AE" w:rsidRDefault="00412E1D" w:rsidP="002571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problemów z zakresu prawa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 pomocą odpowiednio dobranych metod, narzędzi oraz zaawansowanych technik informacyjno-komunikacyjnych.</w:t>
            </w:r>
          </w:p>
        </w:tc>
        <w:tc>
          <w:tcPr>
            <w:tcW w:w="1873" w:type="dxa"/>
          </w:tcPr>
          <w:p w14:paraId="1E5A2287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412E1D" w:rsidRPr="009C54AE" w14:paraId="7FBB51F4" w14:textId="77777777" w:rsidTr="00D416B5">
        <w:tc>
          <w:tcPr>
            <w:tcW w:w="1701" w:type="dxa"/>
          </w:tcPr>
          <w:p w14:paraId="17836568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6D5F41E" w14:textId="3280EF14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wystąpień ustnych dotyczących zagadnień i problemów prawnych z zakresu 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 pomocą odpowiednio dobranych metod, narzędzi oraz zaawansowanych technik informacyjno-komunikacyjnych.</w:t>
            </w:r>
          </w:p>
        </w:tc>
        <w:tc>
          <w:tcPr>
            <w:tcW w:w="1873" w:type="dxa"/>
          </w:tcPr>
          <w:p w14:paraId="7902E94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412E1D" w:rsidRPr="009C54AE" w14:paraId="4933D299" w14:textId="77777777" w:rsidTr="00D416B5">
        <w:tc>
          <w:tcPr>
            <w:tcW w:w="1701" w:type="dxa"/>
          </w:tcPr>
          <w:p w14:paraId="5043FAD8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5AFB1E63" w14:textId="1FB7A240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przygotowany do współdziałania i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w  grupie przy przygotowaniu pism z zakresu 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Potrafi kierować pracą grupy o</w:t>
            </w:r>
            <w:r w:rsidR="00EE7374">
              <w:rPr>
                <w:rFonts w:ascii="Corbel" w:hAnsi="Corbel"/>
                <w:b w:val="0"/>
                <w:smallCaps w:val="0"/>
                <w:szCs w:val="24"/>
              </w:rPr>
              <w:t>raz przyjmuje w niej różne role.</w:t>
            </w:r>
          </w:p>
        </w:tc>
        <w:tc>
          <w:tcPr>
            <w:tcW w:w="1873" w:type="dxa"/>
          </w:tcPr>
          <w:p w14:paraId="6EC9A7B6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12E1D" w:rsidRPr="009C54AE" w14:paraId="32C7B38F" w14:textId="77777777" w:rsidTr="00D416B5">
        <w:tc>
          <w:tcPr>
            <w:tcW w:w="1701" w:type="dxa"/>
          </w:tcPr>
          <w:p w14:paraId="64231D8F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6096" w:type="dxa"/>
          </w:tcPr>
          <w:p w14:paraId="3231D8F5" w14:textId="124CE07E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społecznego znaczenia zawodu prawnika zajmującego się sprawami z zakresu 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D5CF8F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7777777" w:rsidR="00412E1D" w:rsidRPr="009C54AE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1A514D0" w14:textId="23C2B699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  <w:r w:rsidR="001466D7">
        <w:rPr>
          <w:rFonts w:ascii="Corbel" w:hAnsi="Corbel"/>
          <w:sz w:val="24"/>
          <w:szCs w:val="24"/>
        </w:rPr>
        <w:t>nie dotyczy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1BD49E49" w14:textId="77777777" w:rsidTr="00EE7374">
        <w:tc>
          <w:tcPr>
            <w:tcW w:w="9520" w:type="dxa"/>
          </w:tcPr>
          <w:p w14:paraId="3E714E46" w14:textId="77777777" w:rsidR="00412E1D" w:rsidRPr="009C54AE" w:rsidRDefault="00412E1D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2C34CEEB" w14:textId="77777777" w:rsidTr="00EE7374">
        <w:tc>
          <w:tcPr>
            <w:tcW w:w="9520" w:type="dxa"/>
          </w:tcPr>
          <w:p w14:paraId="46C91B9A" w14:textId="575D7CE9" w:rsidR="00412E1D" w:rsidRPr="009C54AE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podania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0024453C" w14:textId="77777777" w:rsidTr="00EE7374">
        <w:tc>
          <w:tcPr>
            <w:tcW w:w="9520" w:type="dxa"/>
          </w:tcPr>
          <w:p w14:paraId="00F2DD66" w14:textId="3313DBC3" w:rsidR="00412E1D" w:rsidRPr="009C54AE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aktów administracyjnych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0902F098" w14:textId="77777777" w:rsidTr="00EE7374">
        <w:tc>
          <w:tcPr>
            <w:tcW w:w="9520" w:type="dxa"/>
          </w:tcPr>
          <w:p w14:paraId="0A80C49A" w14:textId="45FC988B" w:rsidR="00412E1D" w:rsidRPr="009C54AE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środków zaskarżenia w procedurze administracyjnej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0C9C1E33" w14:textId="77777777" w:rsidTr="00EE7374">
        <w:tc>
          <w:tcPr>
            <w:tcW w:w="9520" w:type="dxa"/>
          </w:tcPr>
          <w:p w14:paraId="50D4BE7A" w14:textId="6B853393" w:rsidR="00412E1D" w:rsidRDefault="00EE7374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skargi w postępowaniu sądowoadministracyjnym</w:t>
            </w:r>
            <w:r w:rsidR="00412E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7F18569A" w14:textId="77777777" w:rsidTr="00EE7374">
        <w:tc>
          <w:tcPr>
            <w:tcW w:w="9520" w:type="dxa"/>
          </w:tcPr>
          <w:p w14:paraId="5C3F2FC4" w14:textId="76FE9AAE" w:rsidR="00412E1D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wniosku o wyłączenie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048D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AAA49" w14:textId="0ECACB16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aktów normatywnych, dyskusja, praca w grupach, przygotowanie</w:t>
      </w:r>
      <w:r w:rsidR="00EE7374">
        <w:rPr>
          <w:rFonts w:ascii="Corbel" w:hAnsi="Corbel"/>
          <w:smallCaps w:val="0"/>
          <w:szCs w:val="24"/>
        </w:rPr>
        <w:t xml:space="preserve"> pism</w:t>
      </w:r>
      <w:r>
        <w:rPr>
          <w:rFonts w:ascii="Corbel" w:hAnsi="Corbel"/>
          <w:smallCaps w:val="0"/>
          <w:szCs w:val="24"/>
        </w:rPr>
        <w:t xml:space="preserve">. </w:t>
      </w: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12E1D" w:rsidRPr="009C54AE" w14:paraId="1701182D" w14:textId="77777777" w:rsidTr="00D416B5">
        <w:tc>
          <w:tcPr>
            <w:tcW w:w="1962" w:type="dxa"/>
            <w:vAlign w:val="center"/>
          </w:tcPr>
          <w:p w14:paraId="2CA2931B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F22AE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65C82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BD2669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776F9A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2E1D" w:rsidRPr="009C54AE" w14:paraId="368317CD" w14:textId="77777777" w:rsidTr="00D416B5">
        <w:tc>
          <w:tcPr>
            <w:tcW w:w="1962" w:type="dxa"/>
          </w:tcPr>
          <w:p w14:paraId="200936CA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-010</w:t>
            </w:r>
          </w:p>
        </w:tc>
        <w:tc>
          <w:tcPr>
            <w:tcW w:w="5441" w:type="dxa"/>
          </w:tcPr>
          <w:p w14:paraId="1C879EF4" w14:textId="77777777" w:rsidR="00412E1D" w:rsidRPr="00EA52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projekt</w:t>
            </w:r>
          </w:p>
        </w:tc>
        <w:tc>
          <w:tcPr>
            <w:tcW w:w="2117" w:type="dxa"/>
          </w:tcPr>
          <w:p w14:paraId="19E9B9A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4736F4" w14:textId="7EEC13D2" w:rsidR="00412E1D" w:rsidRPr="009C54AE" w:rsidRDefault="00412E1D" w:rsidP="00EE73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z oceną: </w:t>
            </w:r>
            <w:r w:rsidR="00EE7374">
              <w:rPr>
                <w:rFonts w:ascii="Corbel" w:hAnsi="Corbel"/>
                <w:b w:val="0"/>
                <w:smallCaps w:val="0"/>
                <w:szCs w:val="24"/>
              </w:rPr>
              <w:t>frekwencja na konwersatoriach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 xml:space="preserve"> ustalana na podstawie listy obecności, aktywność na </w:t>
            </w:r>
            <w:r w:rsidR="00EE7374">
              <w:rPr>
                <w:rFonts w:ascii="Corbel" w:hAnsi="Corbel"/>
                <w:b w:val="0"/>
                <w:smallCaps w:val="0"/>
                <w:szCs w:val="24"/>
              </w:rPr>
              <w:t>konwersatoriach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>, wyniki ustalane na podstawie pisemnych prac studentów lub ustnej odpowiedzi, obserwacja w trakcie zajęć, gdzie ocena pozytywna osiągana jest w przypadku uzyskania co najmniej 51% poprawnych odpowiedzi.</w:t>
            </w: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699777" w14:textId="77777777" w:rsidR="001466D7" w:rsidRDefault="001466D7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70498369" w14:textId="7FE3E232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12E1D" w:rsidRPr="009C54AE" w14:paraId="349E25AD" w14:textId="77777777" w:rsidTr="00D416B5">
        <w:tc>
          <w:tcPr>
            <w:tcW w:w="496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D416B5">
        <w:tc>
          <w:tcPr>
            <w:tcW w:w="496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200C7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412E1D" w:rsidRPr="009C54AE" w14:paraId="553AA27A" w14:textId="77777777" w:rsidTr="00D416B5">
        <w:tc>
          <w:tcPr>
            <w:tcW w:w="496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B5E5B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412E1D" w:rsidRPr="009C54AE" w14:paraId="68364B2F" w14:textId="77777777" w:rsidTr="00D416B5">
        <w:tc>
          <w:tcPr>
            <w:tcW w:w="496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414F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 h</w:t>
            </w:r>
          </w:p>
        </w:tc>
      </w:tr>
      <w:tr w:rsidR="00412E1D" w:rsidRPr="009C54AE" w14:paraId="10D358D8" w14:textId="77777777" w:rsidTr="00D416B5">
        <w:tc>
          <w:tcPr>
            <w:tcW w:w="496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C5A839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 h</w:t>
            </w:r>
          </w:p>
        </w:tc>
      </w:tr>
      <w:tr w:rsidR="00412E1D" w:rsidRPr="009C54AE" w14:paraId="7B195501" w14:textId="77777777" w:rsidTr="00D416B5">
        <w:tc>
          <w:tcPr>
            <w:tcW w:w="496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15598E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pkt ECTS</w:t>
            </w:r>
          </w:p>
        </w:tc>
      </w:tr>
    </w:tbl>
    <w:p w14:paraId="15DEFEF4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12E1D" w:rsidRPr="009C54AE" w14:paraId="34C343A5" w14:textId="77777777" w:rsidTr="00D416B5">
        <w:trPr>
          <w:trHeight w:val="397"/>
        </w:trPr>
        <w:tc>
          <w:tcPr>
            <w:tcW w:w="3544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026400" w14:textId="09F02DF0" w:rsidR="00412E1D" w:rsidRPr="009C54AE" w:rsidRDefault="001466D7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412E1D" w:rsidRPr="009C54AE" w14:paraId="75C143CD" w14:textId="77777777" w:rsidTr="00D416B5">
        <w:trPr>
          <w:trHeight w:val="397"/>
        </w:trPr>
        <w:tc>
          <w:tcPr>
            <w:tcW w:w="3544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5EA3DE" w14:textId="390A031B" w:rsidR="00412E1D" w:rsidRPr="009C54AE" w:rsidRDefault="001466D7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  <w:bookmarkStart w:id="0" w:name="_GoBack"/>
            <w:bookmarkEnd w:id="0"/>
          </w:p>
        </w:tc>
      </w:tr>
    </w:tbl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31B235" w14:textId="77777777" w:rsidR="00EE7374" w:rsidRDefault="00EE7374" w:rsidP="00EE7374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E7374">
              <w:rPr>
                <w:rFonts w:ascii="Corbel" w:hAnsi="Corbel"/>
                <w:color w:val="000000" w:themeColor="text1"/>
                <w:sz w:val="24"/>
                <w:szCs w:val="24"/>
              </w:rPr>
              <w:t>E. Ura, Prawo administracyjne, Wydawnictwo Wolters Kluwer, Warszawa 2021,</w:t>
            </w:r>
          </w:p>
          <w:p w14:paraId="3982E0F5" w14:textId="77777777" w:rsidR="00EE7374" w:rsidRPr="00EE7374" w:rsidRDefault="00EE7374" w:rsidP="00EE7374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E7374">
              <w:rPr>
                <w:rFonts w:ascii="Corbel" w:hAnsi="Corbel"/>
                <w:color w:val="000000" w:themeColor="text1"/>
                <w:sz w:val="24"/>
                <w:szCs w:val="24"/>
              </w:rPr>
              <w:t>K. Kędzierski, E. Kubas, Prawo administracyjne: testy, kazusy, pytania sprawdzające, Wolters Kluwer, Warszawa 2022.</w:t>
            </w:r>
          </w:p>
          <w:p w14:paraId="2A042ABB" w14:textId="75DA45FA" w:rsidR="00412E1D" w:rsidRPr="00EE7374" w:rsidRDefault="00EE7374" w:rsidP="00EE7374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 Adamiak, J. Borkowski, Postępowanie administracyjne i </w:t>
            </w:r>
            <w:proofErr w:type="spellStart"/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sądowoadministracyjne</w:t>
            </w:r>
            <w:proofErr w:type="spellEnd"/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, Warszawa 2022.</w:t>
            </w: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1A7704A2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8CCBE6" w14:textId="77777777" w:rsidR="00412E1D" w:rsidRDefault="00EE7374" w:rsidP="00EE737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R. Kędziora, Ogólne postepowanie administracyjne, Warszawa 2019.</w:t>
            </w:r>
          </w:p>
          <w:p w14:paraId="32B79104" w14:textId="359D9BAA" w:rsidR="00EE7374" w:rsidRPr="009C54AE" w:rsidRDefault="00D72013" w:rsidP="00EE737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Knysiak-Sudyka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Postępowanie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sądowoadministracyjne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2022.</w:t>
            </w: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69292" w14:textId="77777777" w:rsidR="00ED5062" w:rsidRDefault="00ED5062" w:rsidP="00C16ABF">
      <w:pPr>
        <w:spacing w:after="0" w:line="240" w:lineRule="auto"/>
      </w:pPr>
      <w:r>
        <w:separator/>
      </w:r>
    </w:p>
  </w:endnote>
  <w:endnote w:type="continuationSeparator" w:id="0">
    <w:p w14:paraId="6CBDE3BF" w14:textId="77777777" w:rsidR="00ED5062" w:rsidRDefault="00ED506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07D50" w14:textId="77777777" w:rsidR="00ED5062" w:rsidRDefault="00ED5062" w:rsidP="00C16ABF">
      <w:pPr>
        <w:spacing w:after="0" w:line="240" w:lineRule="auto"/>
      </w:pPr>
      <w:r>
        <w:separator/>
      </w:r>
    </w:p>
  </w:footnote>
  <w:footnote w:type="continuationSeparator" w:id="0">
    <w:p w14:paraId="69215C16" w14:textId="77777777" w:rsidR="00ED5062" w:rsidRDefault="00ED5062" w:rsidP="00C16ABF">
      <w:pPr>
        <w:spacing w:after="0" w:line="240" w:lineRule="auto"/>
      </w:pPr>
      <w:r>
        <w:continuationSeparator/>
      </w:r>
    </w:p>
  </w:footnote>
  <w:footnote w:id="1">
    <w:p w14:paraId="53BDE32E" w14:textId="77777777" w:rsidR="00412E1D" w:rsidRDefault="00412E1D" w:rsidP="00412E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6D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19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07D4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25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6C9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774B8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554B"/>
    <w:rsid w:val="00D26B2C"/>
    <w:rsid w:val="00D3397B"/>
    <w:rsid w:val="00D352C9"/>
    <w:rsid w:val="00D425B2"/>
    <w:rsid w:val="00D428D6"/>
    <w:rsid w:val="00D552B2"/>
    <w:rsid w:val="00D608D1"/>
    <w:rsid w:val="00D72013"/>
    <w:rsid w:val="00D74119"/>
    <w:rsid w:val="00D8075B"/>
    <w:rsid w:val="00D8678B"/>
    <w:rsid w:val="00DA2114"/>
    <w:rsid w:val="00DD0FA1"/>
    <w:rsid w:val="00DE09C0"/>
    <w:rsid w:val="00DE4A14"/>
    <w:rsid w:val="00DF175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062"/>
    <w:rsid w:val="00EE32DE"/>
    <w:rsid w:val="00EE5457"/>
    <w:rsid w:val="00EE7374"/>
    <w:rsid w:val="00F070AB"/>
    <w:rsid w:val="00F17567"/>
    <w:rsid w:val="00F27A7B"/>
    <w:rsid w:val="00F373F1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647F8-B1B8-42B8-98F9-1B3E540C0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927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2023-10-18T10:36:00Z</dcterms:created>
  <dcterms:modified xsi:type="dcterms:W3CDTF">2024-08-26T10:19:00Z</dcterms:modified>
</cp:coreProperties>
</file>